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3DE" w:rsidRDefault="00D373DE" w:rsidP="00D373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MILBURY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(fl.1432)</w:t>
      </w:r>
    </w:p>
    <w:p w:rsidR="00D373DE" w:rsidRDefault="00D373DE" w:rsidP="00D373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73DE" w:rsidRDefault="00D373DE" w:rsidP="00D373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73DE" w:rsidRDefault="00D373DE" w:rsidP="00D373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Andover,</w:t>
      </w:r>
    </w:p>
    <w:p w:rsidR="00D373DE" w:rsidRDefault="00D373DE" w:rsidP="00D373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Anne Stafford, Countess of March(q.v.).</w:t>
      </w:r>
    </w:p>
    <w:p w:rsidR="00D373DE" w:rsidRDefault="00D373DE" w:rsidP="00D373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24-72)</w:t>
      </w:r>
    </w:p>
    <w:p w:rsidR="00D373DE" w:rsidRDefault="00D373DE" w:rsidP="00D373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73DE" w:rsidRDefault="00D373DE" w:rsidP="00D373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73DE" w:rsidRPr="0058039B" w:rsidRDefault="00D373DE" w:rsidP="00D373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March 2016</w:t>
      </w:r>
    </w:p>
    <w:p w:rsidR="006B2F86" w:rsidRPr="00D373DE" w:rsidRDefault="00D373D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D373D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73DE" w:rsidRDefault="00D373DE" w:rsidP="00E71FC3">
      <w:pPr>
        <w:spacing w:after="0" w:line="240" w:lineRule="auto"/>
      </w:pPr>
      <w:r>
        <w:separator/>
      </w:r>
    </w:p>
  </w:endnote>
  <w:endnote w:type="continuationSeparator" w:id="0">
    <w:p w:rsidR="00D373DE" w:rsidRDefault="00D373D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73DE" w:rsidRDefault="00D373DE" w:rsidP="00E71FC3">
      <w:pPr>
        <w:spacing w:after="0" w:line="240" w:lineRule="auto"/>
      </w:pPr>
      <w:r>
        <w:separator/>
      </w:r>
    </w:p>
  </w:footnote>
  <w:footnote w:type="continuationSeparator" w:id="0">
    <w:p w:rsidR="00D373DE" w:rsidRDefault="00D373D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3DE"/>
    <w:rsid w:val="00AB52E8"/>
    <w:rsid w:val="00B16D3F"/>
    <w:rsid w:val="00D373D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E0996"/>
  <w15:chartTrackingRefBased/>
  <w15:docId w15:val="{A7AF2991-B65B-44EE-9E99-DA05643C3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2016-03-18T20:30:00Z</dcterms:created>
  <dcterms:modified xsi:type="dcterms:W3CDTF">2016-03-18T20:30:00Z</dcterms:modified>
</cp:coreProperties>
</file>